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580BC" w14:textId="4B696A3C" w:rsidR="0029434C" w:rsidRPr="002427C3" w:rsidRDefault="0029434C" w:rsidP="0029434C">
      <w:pPr>
        <w:ind w:left="851" w:hanging="295"/>
        <w:jc w:val="right"/>
        <w:rPr>
          <w:b/>
        </w:rPr>
      </w:pPr>
      <w:r w:rsidRPr="002427C3">
        <w:rPr>
          <w:b/>
        </w:rPr>
        <w:t>Znak sprawy: K-2.381/</w:t>
      </w:r>
      <w:r w:rsidR="00FE5153">
        <w:rPr>
          <w:b/>
        </w:rPr>
        <w:t>12</w:t>
      </w:r>
      <w:r w:rsidRPr="002427C3">
        <w:rPr>
          <w:b/>
        </w:rPr>
        <w:t>/202</w:t>
      </w:r>
      <w:r w:rsidR="00FD06BA">
        <w:rPr>
          <w:b/>
        </w:rPr>
        <w:t>6</w:t>
      </w:r>
    </w:p>
    <w:p w14:paraId="07088311" w14:textId="77777777" w:rsidR="007E331F" w:rsidRPr="00D323E8" w:rsidRDefault="007E331F" w:rsidP="00D323E8">
      <w:pPr>
        <w:pStyle w:val="Nagwek4"/>
        <w:spacing w:before="0" w:after="360"/>
        <w:jc w:val="right"/>
        <w:rPr>
          <w:rFonts w:ascii="Times New Roman" w:hAnsi="Times New Roman"/>
          <w:sz w:val="24"/>
          <w:szCs w:val="24"/>
        </w:rPr>
      </w:pPr>
      <w:r w:rsidRPr="0029434C">
        <w:rPr>
          <w:rFonts w:ascii="Times New Roman" w:hAnsi="Times New Roman"/>
          <w:sz w:val="24"/>
          <w:szCs w:val="24"/>
        </w:rPr>
        <w:t xml:space="preserve">Załącznik nr </w:t>
      </w:r>
      <w:r w:rsidR="0029434C" w:rsidRPr="0029434C">
        <w:rPr>
          <w:rFonts w:ascii="Times New Roman" w:hAnsi="Times New Roman"/>
          <w:sz w:val="24"/>
          <w:szCs w:val="24"/>
        </w:rPr>
        <w:t>2</w:t>
      </w:r>
      <w:r w:rsidRPr="0029434C">
        <w:rPr>
          <w:rFonts w:ascii="Times New Roman" w:hAnsi="Times New Roman"/>
          <w:sz w:val="24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4063BFD6" w14:textId="77777777" w:rsidTr="005844F6">
        <w:tc>
          <w:tcPr>
            <w:tcW w:w="9104" w:type="dxa"/>
            <w:shd w:val="clear" w:color="auto" w:fill="F2F2F2"/>
          </w:tcPr>
          <w:p w14:paraId="6C98E3B0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4DC359F8" w14:textId="77777777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29434C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871BE3" w:rsidRPr="00871BE3">
        <w:rPr>
          <w:sz w:val="22"/>
          <w:szCs w:val="22"/>
        </w:rPr>
        <w:t>podstawowy</w:t>
      </w:r>
      <w:r w:rsidR="0029434C">
        <w:rPr>
          <w:sz w:val="22"/>
          <w:szCs w:val="22"/>
        </w:rPr>
        <w:t xml:space="preserve">m </w:t>
      </w:r>
      <w:r w:rsidR="00BC7155">
        <w:rPr>
          <w:sz w:val="22"/>
          <w:szCs w:val="22"/>
        </w:rPr>
        <w:t xml:space="preserve">(art. 275 pkt. </w:t>
      </w:r>
      <w:r w:rsidR="00666176">
        <w:rPr>
          <w:sz w:val="22"/>
          <w:szCs w:val="22"/>
        </w:rPr>
        <w:t>1</w:t>
      </w:r>
      <w:r w:rsidR="00BC7155">
        <w:rPr>
          <w:sz w:val="22"/>
          <w:szCs w:val="22"/>
        </w:rPr>
        <w:t xml:space="preserve">)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192B203F" w14:textId="5122B0F1" w:rsidR="00FD06BA" w:rsidRDefault="00FE5153" w:rsidP="00FE5153">
      <w:pPr>
        <w:tabs>
          <w:tab w:val="left" w:pos="284"/>
        </w:tabs>
        <w:ind w:left="284"/>
        <w:jc w:val="both"/>
        <w:rPr>
          <w:b/>
          <w:bCs/>
          <w:color w:val="000000"/>
        </w:rPr>
      </w:pPr>
      <w:r w:rsidRPr="00FE5153">
        <w:rPr>
          <w:b/>
          <w:bCs/>
          <w:color w:val="000000"/>
        </w:rPr>
        <w:t xml:space="preserve">Wykonanie prac remontowych: budowlanych, elektrycznych i sanitarnych </w:t>
      </w:r>
      <w:r>
        <w:rPr>
          <w:b/>
          <w:bCs/>
          <w:color w:val="000000"/>
        </w:rPr>
        <w:br/>
      </w:r>
      <w:r w:rsidRPr="00FE5153">
        <w:rPr>
          <w:b/>
          <w:bCs/>
          <w:color w:val="000000"/>
        </w:rPr>
        <w:t xml:space="preserve">w pomieszczeniach budynku głównego Akademii Kultury Fizycznej w Krakowie </w:t>
      </w:r>
      <w:r>
        <w:rPr>
          <w:b/>
          <w:bCs/>
          <w:color w:val="000000"/>
        </w:rPr>
        <w:t>–</w:t>
      </w:r>
      <w:r w:rsidRPr="00FE515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br/>
        <w:t xml:space="preserve">w </w:t>
      </w:r>
      <w:r w:rsidRPr="00FE5153">
        <w:rPr>
          <w:b/>
          <w:bCs/>
          <w:color w:val="000000"/>
        </w:rPr>
        <w:t xml:space="preserve">II, III, IV pawilonie naukowo </w:t>
      </w:r>
      <w:r>
        <w:rPr>
          <w:b/>
          <w:bCs/>
          <w:color w:val="000000"/>
        </w:rPr>
        <w:t>–</w:t>
      </w:r>
      <w:r w:rsidRPr="00FE5153">
        <w:rPr>
          <w:b/>
          <w:bCs/>
          <w:color w:val="000000"/>
        </w:rPr>
        <w:t xml:space="preserve"> dydaktycznym</w:t>
      </w:r>
      <w:r>
        <w:rPr>
          <w:b/>
          <w:bCs/>
          <w:color w:val="000000"/>
        </w:rPr>
        <w:t>,</w:t>
      </w:r>
    </w:p>
    <w:p w14:paraId="63005EE0" w14:textId="77777777" w:rsidR="00FE5153" w:rsidRPr="00FE5153" w:rsidRDefault="00FE5153" w:rsidP="00FE5153">
      <w:pPr>
        <w:tabs>
          <w:tab w:val="left" w:pos="284"/>
        </w:tabs>
        <w:ind w:left="284"/>
        <w:jc w:val="both"/>
        <w:rPr>
          <w:b/>
          <w:bCs/>
          <w:lang w:eastAsia="en-US"/>
        </w:rPr>
      </w:pPr>
    </w:p>
    <w:p w14:paraId="2680CB55" w14:textId="77777777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3605496E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03DEDABB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1779DC47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0"/>
        <w:gridCol w:w="6144"/>
      </w:tblGrid>
      <w:tr w:rsidR="00AE2ACB" w:rsidRPr="007677F8" w14:paraId="64CC93B1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390446F1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74225966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DBA8A15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174ACE09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2BCEF5DB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E29DC" w:rsidRPr="007677F8" w14:paraId="5B0CCCB9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385011F5" w14:textId="77777777" w:rsidR="007E29DC" w:rsidRPr="007677F8" w:rsidRDefault="007E29DC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Numer telefonu</w:t>
            </w:r>
          </w:p>
        </w:tc>
        <w:tc>
          <w:tcPr>
            <w:tcW w:w="6237" w:type="dxa"/>
          </w:tcPr>
          <w:p w14:paraId="72CDC509" w14:textId="77777777" w:rsidR="007E29DC" w:rsidRPr="007677F8" w:rsidRDefault="007E29DC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E29DC" w:rsidRPr="007677F8" w14:paraId="618BCB3F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1516C920" w14:textId="77777777" w:rsidR="007E29DC" w:rsidRPr="007677F8" w:rsidRDefault="007E29DC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e-mail </w:t>
            </w:r>
          </w:p>
        </w:tc>
        <w:tc>
          <w:tcPr>
            <w:tcW w:w="6237" w:type="dxa"/>
          </w:tcPr>
          <w:p w14:paraId="262E8407" w14:textId="77777777" w:rsidR="007E29DC" w:rsidRPr="007677F8" w:rsidRDefault="007E29DC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D13C68D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4B010D66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026BCFE9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5E7D4FD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7AB5162B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102065A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E29DC" w:rsidRPr="007677F8" w14:paraId="018764FC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69E2BF48" w14:textId="77777777" w:rsidR="007E29DC" w:rsidRPr="007677F8" w:rsidRDefault="007E29DC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Kapitał zakładowy </w:t>
            </w:r>
          </w:p>
        </w:tc>
        <w:tc>
          <w:tcPr>
            <w:tcW w:w="6237" w:type="dxa"/>
          </w:tcPr>
          <w:p w14:paraId="3AD11109" w14:textId="77777777" w:rsidR="007E29DC" w:rsidRPr="007677F8" w:rsidRDefault="007E29DC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E5C64CA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4239BB70" w14:textId="77777777" w:rsidR="00AE2ACB" w:rsidRPr="007677F8" w:rsidRDefault="00AE2ACB" w:rsidP="00666176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 xml:space="preserve">Wykonawca jest </w:t>
            </w:r>
            <w:r w:rsidR="00666176">
              <w:rPr>
                <w:rFonts w:eastAsia="Calibri"/>
                <w:sz w:val="22"/>
                <w:szCs w:val="22"/>
              </w:rPr>
              <w:t>mikro/</w:t>
            </w:r>
            <w:r w:rsidRPr="007677F8">
              <w:rPr>
                <w:rFonts w:eastAsia="Calibri"/>
                <w:sz w:val="22"/>
                <w:szCs w:val="22"/>
              </w:rPr>
              <w:t>małym / średnim</w:t>
            </w:r>
            <w:r w:rsidR="00666176">
              <w:rPr>
                <w:rFonts w:eastAsia="Calibri"/>
                <w:sz w:val="22"/>
                <w:szCs w:val="22"/>
              </w:rPr>
              <w:t xml:space="preserve">/dużym </w:t>
            </w:r>
            <w:r w:rsidRPr="007677F8">
              <w:rPr>
                <w:rFonts w:eastAsia="Calibri"/>
                <w:sz w:val="22"/>
                <w:szCs w:val="22"/>
              </w:rPr>
              <w:t xml:space="preserve"> przedsiębiorcą?</w:t>
            </w:r>
            <w:r w:rsidR="00666176">
              <w:rPr>
                <w:rFonts w:eastAsia="Calibri"/>
                <w:sz w:val="22"/>
                <w:szCs w:val="22"/>
              </w:rPr>
              <w:t xml:space="preserve"> (zaznaczyć właściwe)</w:t>
            </w:r>
          </w:p>
        </w:tc>
        <w:tc>
          <w:tcPr>
            <w:tcW w:w="6237" w:type="dxa"/>
          </w:tcPr>
          <w:p w14:paraId="3BD891C1" w14:textId="77777777" w:rsidR="00AE2ACB" w:rsidRPr="007677F8" w:rsidRDefault="00666176" w:rsidP="00666176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rPr>
                <w:rFonts w:eastAsia="Calibri"/>
                <w:sz w:val="22"/>
                <w:szCs w:val="22"/>
              </w:rPr>
              <w:t>mikro/</w:t>
            </w:r>
            <w:r w:rsidRPr="007677F8">
              <w:rPr>
                <w:rFonts w:eastAsia="Calibri"/>
                <w:sz w:val="22"/>
                <w:szCs w:val="22"/>
              </w:rPr>
              <w:t>małym /średnim</w:t>
            </w:r>
            <w:r>
              <w:rPr>
                <w:rFonts w:eastAsia="Calibri"/>
                <w:sz w:val="22"/>
                <w:szCs w:val="22"/>
              </w:rPr>
              <w:t xml:space="preserve">/dużym </w:t>
            </w:r>
            <w:r w:rsidRPr="007677F8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</w:tbl>
    <w:p w14:paraId="399384C1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6B58C530" w14:textId="77777777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przedmiotu zamówienia zgodnie ze S</w:t>
      </w:r>
      <w:r w:rsidR="00421B59">
        <w:rPr>
          <w:sz w:val="22"/>
        </w:rPr>
        <w:t xml:space="preserve">pecyfikacją Warunków Zamówienia – </w:t>
      </w:r>
      <w:r w:rsidR="00421B59" w:rsidRPr="00421B59">
        <w:rPr>
          <w:b/>
          <w:sz w:val="22"/>
          <w:u w:val="single"/>
        </w:rPr>
        <w:t>wynagrodzenie ryczałtowe</w:t>
      </w:r>
      <w:r w:rsidRPr="0097776D">
        <w:rPr>
          <w:sz w:val="22"/>
        </w:rPr>
        <w:t>:</w:t>
      </w:r>
    </w:p>
    <w:p w14:paraId="4791C3EA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14:paraId="3E15BD0D" w14:textId="77777777" w:rsidR="004D5A42" w:rsidRPr="0097776D" w:rsidRDefault="006D09E0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Cena oferty wynosi: </w:t>
      </w:r>
      <w:r w:rsidR="0097776D">
        <w:rPr>
          <w:sz w:val="22"/>
        </w:rPr>
        <w:t>________________________________________________________</w:t>
      </w:r>
      <w:r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Pr="0097776D">
        <w:rPr>
          <w:sz w:val="22"/>
        </w:rPr>
        <w:t xml:space="preserve">zł </w:t>
      </w:r>
      <w:r w:rsidR="002214DB" w:rsidRPr="0097776D">
        <w:rPr>
          <w:sz w:val="22"/>
        </w:rPr>
        <w:t>netto</w:t>
      </w:r>
    </w:p>
    <w:p w14:paraId="63027BC7" w14:textId="77777777" w:rsidR="006B63D6" w:rsidRPr="0097776D" w:rsidRDefault="006B63D6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 xml:space="preserve"> </w:t>
      </w:r>
      <w:r w:rsidR="002214DB" w:rsidRPr="0097776D">
        <w:rPr>
          <w:sz w:val="22"/>
        </w:rPr>
        <w:t>netto</w:t>
      </w:r>
      <w:r w:rsidRPr="0097776D">
        <w:rPr>
          <w:sz w:val="22"/>
        </w:rPr>
        <w:t>),</w:t>
      </w:r>
    </w:p>
    <w:p w14:paraId="71537C3F" w14:textId="77777777" w:rsidR="00B9086B" w:rsidRPr="0097776D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natomiast wraz z należnym podatkiem VAT w wysokości </w:t>
      </w:r>
      <w:r w:rsidR="005B097E">
        <w:rPr>
          <w:sz w:val="22"/>
        </w:rPr>
        <w:t>23</w:t>
      </w:r>
      <w:r w:rsidRPr="0097776D">
        <w:rPr>
          <w:sz w:val="22"/>
        </w:rPr>
        <w:t xml:space="preserve"> %, wynosi kwotę:</w:t>
      </w:r>
    </w:p>
    <w:p w14:paraId="2AD27FDD" w14:textId="77777777" w:rsidR="00B9086B" w:rsidRPr="0097776D" w:rsidRDefault="0097776D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>
        <w:rPr>
          <w:sz w:val="22"/>
        </w:rPr>
        <w:t>________________________________________________________________________</w:t>
      </w:r>
      <w:r w:rsidR="00B9086B"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="00B9086B" w:rsidRPr="0097776D">
        <w:rPr>
          <w:sz w:val="22"/>
        </w:rPr>
        <w:t xml:space="preserve">zł brutto </w:t>
      </w:r>
    </w:p>
    <w:p w14:paraId="6880083D" w14:textId="77777777" w:rsidR="006B63D6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>brutto).</w:t>
      </w:r>
    </w:p>
    <w:p w14:paraId="12C90CE4" w14:textId="77777777" w:rsidR="00421B59" w:rsidRPr="00421B59" w:rsidRDefault="002427C3" w:rsidP="002427C3">
      <w:pPr>
        <w:pStyle w:val="Akapitzlist"/>
        <w:numPr>
          <w:ilvl w:val="0"/>
          <w:numId w:val="1"/>
        </w:numPr>
        <w:ind w:left="284" w:hanging="284"/>
        <w:jc w:val="both"/>
      </w:pPr>
      <w:r>
        <w:rPr>
          <w:b/>
        </w:rPr>
        <w:t xml:space="preserve">GWARANCJA - </w:t>
      </w:r>
      <w:r w:rsidR="00421B59" w:rsidRPr="002427C3">
        <w:rPr>
          <w:b/>
        </w:rPr>
        <w:t xml:space="preserve">DRUGIE KRYTERIUM OCENY OFERT. </w:t>
      </w:r>
    </w:p>
    <w:p w14:paraId="46003C8D" w14:textId="3EC7665C" w:rsidR="00421B59" w:rsidRPr="00D368DA" w:rsidRDefault="00421B59" w:rsidP="00421B59">
      <w:pPr>
        <w:pStyle w:val="Akapitzlist"/>
        <w:ind w:left="284"/>
        <w:jc w:val="both"/>
      </w:pPr>
      <w:r w:rsidRPr="00D368DA">
        <w:t>Minimalny okres gwarancji</w:t>
      </w:r>
      <w:r w:rsidR="00E93BAC">
        <w:t xml:space="preserve"> </w:t>
      </w:r>
      <w:r w:rsidR="00FE5153">
        <w:t>36</w:t>
      </w:r>
      <w:r w:rsidRPr="00D368DA">
        <w:t xml:space="preserve"> miesięcy, maksymalny okres </w:t>
      </w:r>
      <w:r w:rsidR="00FD06BA">
        <w:t>do oceny ofert</w:t>
      </w:r>
      <w:r w:rsidRPr="00D368DA">
        <w:t xml:space="preserve">– </w:t>
      </w:r>
      <w:r w:rsidR="00FE5153">
        <w:t>60</w:t>
      </w:r>
      <w:r w:rsidRPr="00D368DA">
        <w:t xml:space="preserve"> miesięcy</w:t>
      </w:r>
      <w:r w:rsidR="00AA14FB">
        <w:t xml:space="preserve">. </w:t>
      </w:r>
      <w:r w:rsidRPr="00D368DA">
        <w:t xml:space="preserve">Brak wpisania wysokości gwarancji w formularzu ofertowym, przyjmuje się: </w:t>
      </w:r>
      <w:r w:rsidR="00FE5153">
        <w:t>36</w:t>
      </w:r>
      <w:r w:rsidRPr="00D368DA">
        <w:t xml:space="preserve"> miesi</w:t>
      </w:r>
      <w:r w:rsidR="00AA14FB">
        <w:t>ęcy</w:t>
      </w:r>
      <w:r w:rsidRPr="00D368DA">
        <w:t xml:space="preserve">. </w:t>
      </w:r>
      <w:r w:rsidRPr="00D368DA">
        <w:rPr>
          <w:lang w:eastAsia="zh-CN"/>
        </w:rPr>
        <w:t xml:space="preserve">Oferta wykonawcy, który wpisze mniejszą wartość niż </w:t>
      </w:r>
      <w:r w:rsidR="00FE5153">
        <w:rPr>
          <w:lang w:eastAsia="zh-CN"/>
        </w:rPr>
        <w:t>36</w:t>
      </w:r>
      <w:r w:rsidRPr="00D368DA">
        <w:rPr>
          <w:lang w:eastAsia="zh-CN"/>
        </w:rPr>
        <w:t xml:space="preserve"> miesi</w:t>
      </w:r>
      <w:r w:rsidR="00AA14FB">
        <w:rPr>
          <w:lang w:eastAsia="zh-CN"/>
        </w:rPr>
        <w:t>ęcy</w:t>
      </w:r>
      <w:r w:rsidRPr="00D368DA">
        <w:rPr>
          <w:lang w:eastAsia="zh-CN"/>
        </w:rPr>
        <w:t xml:space="preserve"> </w:t>
      </w:r>
      <w:r w:rsidR="00AA14FB">
        <w:rPr>
          <w:lang w:eastAsia="zh-CN"/>
        </w:rPr>
        <w:t>–</w:t>
      </w:r>
      <w:r w:rsidRPr="00D368DA">
        <w:rPr>
          <w:lang w:eastAsia="zh-CN"/>
        </w:rPr>
        <w:t xml:space="preserve"> </w:t>
      </w:r>
      <w:r w:rsidR="00AA14FB">
        <w:rPr>
          <w:lang w:eastAsia="zh-CN"/>
        </w:rPr>
        <w:t>Zamawiający odrzuci ofertę jako niezgodną z SWZ</w:t>
      </w:r>
      <w:r w:rsidRPr="00D368DA">
        <w:rPr>
          <w:lang w:eastAsia="zh-CN"/>
        </w:rPr>
        <w:t xml:space="preserve">. Wpisanie gwarancji powyżej </w:t>
      </w:r>
      <w:r w:rsidR="00FE5153">
        <w:rPr>
          <w:lang w:eastAsia="zh-CN"/>
        </w:rPr>
        <w:t>60</w:t>
      </w:r>
      <w:r w:rsidRPr="00D368DA">
        <w:rPr>
          <w:lang w:eastAsia="zh-CN"/>
        </w:rPr>
        <w:t xml:space="preserve"> m-</w:t>
      </w:r>
      <w:proofErr w:type="spellStart"/>
      <w:r w:rsidRPr="00D368DA">
        <w:rPr>
          <w:lang w:eastAsia="zh-CN"/>
        </w:rPr>
        <w:t>cy</w:t>
      </w:r>
      <w:proofErr w:type="spellEnd"/>
      <w:r w:rsidRPr="00D368DA">
        <w:rPr>
          <w:lang w:eastAsia="zh-CN"/>
        </w:rPr>
        <w:t xml:space="preserve"> </w:t>
      </w:r>
      <w:r w:rsidR="00FD06BA">
        <w:rPr>
          <w:lang w:eastAsia="zh-CN"/>
        </w:rPr>
        <w:t xml:space="preserve">– Zamawiający przyjmie </w:t>
      </w:r>
      <w:r w:rsidR="00FE5153">
        <w:rPr>
          <w:lang w:eastAsia="zh-CN"/>
        </w:rPr>
        <w:t>60</w:t>
      </w:r>
      <w:r w:rsidRPr="00D368DA">
        <w:rPr>
          <w:lang w:eastAsia="zh-CN"/>
        </w:rPr>
        <w:t xml:space="preserve"> m-</w:t>
      </w:r>
      <w:proofErr w:type="spellStart"/>
      <w:r w:rsidRPr="00D368DA">
        <w:rPr>
          <w:lang w:eastAsia="zh-CN"/>
        </w:rPr>
        <w:t>cy</w:t>
      </w:r>
      <w:proofErr w:type="spellEnd"/>
      <w:r w:rsidRPr="00D368DA">
        <w:rPr>
          <w:lang w:eastAsia="zh-CN"/>
        </w:rPr>
        <w:t xml:space="preserve"> </w:t>
      </w:r>
      <w:r w:rsidR="00AA14FB">
        <w:rPr>
          <w:lang w:eastAsia="zh-CN"/>
        </w:rPr>
        <w:t>do oceny ofert.</w:t>
      </w:r>
      <w:r w:rsidR="00AA14FB" w:rsidRPr="00D368DA">
        <w:t xml:space="preserve"> </w:t>
      </w:r>
      <w:r w:rsidR="00AA14FB">
        <w:t>P</w:t>
      </w:r>
      <w:r w:rsidR="00AA14FB" w:rsidRPr="00D368DA">
        <w:t xml:space="preserve">ostąpienie </w:t>
      </w:r>
      <w:r w:rsidR="00AA14FB">
        <w:t xml:space="preserve">o </w:t>
      </w:r>
      <w:r w:rsidR="00AA14FB" w:rsidRPr="00D368DA">
        <w:t>1 miesiąc.</w:t>
      </w:r>
    </w:p>
    <w:p w14:paraId="121FD022" w14:textId="77777777" w:rsidR="002427C3" w:rsidRDefault="002427C3" w:rsidP="002427C3">
      <w:pPr>
        <w:jc w:val="both"/>
        <w:rPr>
          <w:b/>
        </w:rPr>
      </w:pPr>
    </w:p>
    <w:p w14:paraId="698052D5" w14:textId="77777777" w:rsidR="00D368DA" w:rsidRPr="002427C3" w:rsidRDefault="002427C3" w:rsidP="002427C3">
      <w:pPr>
        <w:jc w:val="both"/>
      </w:pPr>
      <w:r w:rsidRPr="002427C3">
        <w:rPr>
          <w:b/>
        </w:rPr>
        <w:lastRenderedPageBreak/>
        <w:t xml:space="preserve">Oświadczamy, iż na wykonane roboty udzielamy  …………. miesięcy gwarancji. </w:t>
      </w:r>
    </w:p>
    <w:p w14:paraId="7AF6B534" w14:textId="77777777" w:rsidR="00B9086B" w:rsidRPr="0097776D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65928772" w14:textId="77777777" w:rsidR="00D368DA" w:rsidRPr="00D368DA" w:rsidRDefault="00D368DA" w:rsidP="00D368DA">
      <w:pPr>
        <w:pStyle w:val="Akapitzlist"/>
        <w:numPr>
          <w:ilvl w:val="0"/>
          <w:numId w:val="3"/>
        </w:numPr>
        <w:rPr>
          <w:sz w:val="22"/>
        </w:rPr>
      </w:pPr>
      <w:r w:rsidRPr="00D368DA">
        <w:rPr>
          <w:sz w:val="22"/>
        </w:rPr>
        <w:t>Oświadczamy, iż zrealizujemy przedmiot za</w:t>
      </w:r>
      <w:r>
        <w:rPr>
          <w:sz w:val="22"/>
        </w:rPr>
        <w:t>mówienia w terminie zgodnym z S</w:t>
      </w:r>
      <w:r w:rsidRPr="00D368DA">
        <w:rPr>
          <w:sz w:val="22"/>
        </w:rPr>
        <w:t>WZ.</w:t>
      </w:r>
    </w:p>
    <w:p w14:paraId="41630E7C" w14:textId="2AA07ECF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ze Specyfikacją Warunków Zamówienia </w:t>
      </w:r>
      <w:r w:rsidR="00C72142">
        <w:rPr>
          <w:sz w:val="22"/>
        </w:rPr>
        <w:t xml:space="preserve">w tym z projektem umowy </w:t>
      </w:r>
      <w:r w:rsidRPr="0097776D">
        <w:rPr>
          <w:sz w:val="22"/>
        </w:rPr>
        <w:t>i uznajemy się za związanych określonymi w niej zasadami postępowania;</w:t>
      </w:r>
    </w:p>
    <w:p w14:paraId="102F7E5F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090FB564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3AAE7D9E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22045CB8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315EA6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CDEFEC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979F24D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65124F9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30BD9EC3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C6DA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620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6F4C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2163110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64B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DF4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BC9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18650E9A" w14:textId="77777777" w:rsidR="00D368DA" w:rsidRPr="00D368DA" w:rsidRDefault="00D368DA" w:rsidP="00D368DA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D368DA">
        <w:rPr>
          <w:sz w:val="22"/>
        </w:rPr>
        <w:t>Oświadczam(y</w:t>
      </w:r>
      <w:r>
        <w:rPr>
          <w:sz w:val="22"/>
        </w:rPr>
        <w:t>), że</w:t>
      </w:r>
      <w:r w:rsidRPr="00D368DA">
        <w:rPr>
          <w:sz w:val="22"/>
        </w:rPr>
        <w:t xml:space="preserve"> osoby wykonujące czynności w zakresie realizacji zamówienia, polega</w:t>
      </w:r>
      <w:r>
        <w:rPr>
          <w:sz w:val="22"/>
        </w:rPr>
        <w:t>jące</w:t>
      </w:r>
      <w:r w:rsidRPr="00D368DA">
        <w:rPr>
          <w:sz w:val="22"/>
        </w:rPr>
        <w:t xml:space="preserve"> na wykonywaniu pracy w sposób określony w art. 22 § 1 ustawy z dnia 26 czerwca 1974 r. - Kodeks pracy (</w:t>
      </w:r>
      <w:proofErr w:type="spellStart"/>
      <w:r>
        <w:rPr>
          <w:sz w:val="22"/>
        </w:rPr>
        <w:t>t.j</w:t>
      </w:r>
      <w:proofErr w:type="spellEnd"/>
      <w:r>
        <w:rPr>
          <w:sz w:val="22"/>
        </w:rPr>
        <w:t xml:space="preserve">. Dz. U. z 2018 r. poz. 108), </w:t>
      </w:r>
      <w:r w:rsidRPr="00D368DA">
        <w:rPr>
          <w:sz w:val="22"/>
        </w:rPr>
        <w:t>zatrudnione</w:t>
      </w:r>
      <w:r>
        <w:rPr>
          <w:sz w:val="22"/>
        </w:rPr>
        <w:t xml:space="preserve"> są na podstawie umowy o pracę</w:t>
      </w:r>
      <w:r w:rsidR="000B65A0">
        <w:rPr>
          <w:sz w:val="22"/>
        </w:rPr>
        <w:t xml:space="preserve"> – dotyczy zarówno Wykonawcy jak i Podwykonawcy robót budowlanych</w:t>
      </w:r>
      <w:r>
        <w:rPr>
          <w:sz w:val="22"/>
        </w:rPr>
        <w:t>.</w:t>
      </w:r>
    </w:p>
    <w:p w14:paraId="77EDF0F9" w14:textId="77777777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7E428826" w14:textId="77777777"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596E1835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6FA39393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716164F0" w14:textId="7777777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="00CE3AE6">
        <w:rPr>
          <w:bCs/>
          <w:sz w:val="22"/>
          <w:szCs w:val="22"/>
        </w:rPr>
        <w:t>t.j</w:t>
      </w:r>
      <w:proofErr w:type="spellEnd"/>
      <w:r w:rsidR="00CE3AE6"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 w:rsidR="00CE3AE6"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14:paraId="406A32D0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452C377E" w14:textId="77777777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4439B555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59C61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127BF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29768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B44EA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2829DBAD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49E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174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289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CB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1CB58C32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3DD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FBB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AD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79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7BD02C6F" w14:textId="77777777" w:rsidR="00871BE3" w:rsidRPr="00AF4AC3" w:rsidRDefault="00871BE3" w:rsidP="00871BE3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14:paraId="12A957C8" w14:textId="77777777" w:rsidR="007D475B" w:rsidRPr="007D475B" w:rsidRDefault="007D475B" w:rsidP="007D475B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05994317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38AB4451" w14:textId="77777777" w:rsidTr="00DC336F">
        <w:tc>
          <w:tcPr>
            <w:tcW w:w="2551" w:type="dxa"/>
            <w:vAlign w:val="center"/>
          </w:tcPr>
          <w:p w14:paraId="63AF7C0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lastRenderedPageBreak/>
              <w:t>Imię i nazwisko</w:t>
            </w:r>
          </w:p>
        </w:tc>
        <w:tc>
          <w:tcPr>
            <w:tcW w:w="6269" w:type="dxa"/>
          </w:tcPr>
          <w:p w14:paraId="5E352A7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7E01239" w14:textId="77777777" w:rsidTr="00DC336F">
        <w:tc>
          <w:tcPr>
            <w:tcW w:w="2551" w:type="dxa"/>
            <w:vAlign w:val="center"/>
          </w:tcPr>
          <w:p w14:paraId="1D68A18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5209AA8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5CB1E9B" w14:textId="77777777" w:rsidTr="00DC336F">
        <w:tc>
          <w:tcPr>
            <w:tcW w:w="2551" w:type="dxa"/>
            <w:vAlign w:val="center"/>
          </w:tcPr>
          <w:p w14:paraId="4A28075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7CAEB7B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2E31ECC" w14:textId="77777777" w:rsidTr="00DC336F">
        <w:tc>
          <w:tcPr>
            <w:tcW w:w="2551" w:type="dxa"/>
            <w:vAlign w:val="center"/>
          </w:tcPr>
          <w:p w14:paraId="6C61F773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055EDA23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7E2146C8" w14:textId="77777777" w:rsidR="00525EFF" w:rsidRDefault="0097776D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>
        <w:rPr>
          <w:sz w:val="22"/>
          <w:szCs w:val="22"/>
        </w:rPr>
        <w:t xml:space="preserve"> są:</w:t>
      </w:r>
    </w:p>
    <w:p w14:paraId="5DA55C38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2BCFAA09" w14:textId="77777777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58BADF01" w14:textId="77777777" w:rsidR="00B057A7" w:rsidRPr="00B057A7" w:rsidRDefault="00B057A7" w:rsidP="00B057A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B057A7">
        <w:rPr>
          <w:sz w:val="22"/>
          <w:szCs w:val="22"/>
        </w:rPr>
        <w:t>Nazwiska osób uprawnionych do podpisywania dokumentów przetargowych i podejmowania zobowiązań w imieniu Wykonawcy, co wynikają z następującego (</w:t>
      </w:r>
      <w:proofErr w:type="spellStart"/>
      <w:r w:rsidRPr="00B057A7">
        <w:rPr>
          <w:sz w:val="22"/>
          <w:szCs w:val="22"/>
        </w:rPr>
        <w:t>ych</w:t>
      </w:r>
      <w:proofErr w:type="spellEnd"/>
      <w:r w:rsidRPr="00B057A7">
        <w:rPr>
          <w:sz w:val="22"/>
          <w:szCs w:val="22"/>
        </w:rPr>
        <w:t>) dokumentu (ów) rejestrowych ............................................................................................ (KRS, wypis z ewidencji lub pełnomocnictwo).</w:t>
      </w:r>
    </w:p>
    <w:p w14:paraId="140A0AFF" w14:textId="77777777" w:rsidR="00B057A7" w:rsidRPr="00B057A7" w:rsidRDefault="00B057A7" w:rsidP="00B057A7">
      <w:pPr>
        <w:spacing w:before="240" w:line="276" w:lineRule="auto"/>
        <w:jc w:val="both"/>
        <w:rPr>
          <w:sz w:val="22"/>
          <w:szCs w:val="22"/>
        </w:rPr>
      </w:pPr>
      <w:r w:rsidRPr="00B057A7">
        <w:rPr>
          <w:sz w:val="22"/>
          <w:szCs w:val="22"/>
        </w:rPr>
        <w:t>Imię i nazwisko .........................................................................................................</w:t>
      </w:r>
    </w:p>
    <w:p w14:paraId="6054A61C" w14:textId="77777777" w:rsidR="00B057A7" w:rsidRPr="00B057A7" w:rsidRDefault="00B057A7" w:rsidP="00B057A7">
      <w:pPr>
        <w:spacing w:before="240" w:line="276" w:lineRule="auto"/>
        <w:jc w:val="both"/>
        <w:rPr>
          <w:b/>
          <w:sz w:val="22"/>
          <w:szCs w:val="22"/>
        </w:rPr>
      </w:pPr>
      <w:r w:rsidRPr="00B057A7">
        <w:rPr>
          <w:sz w:val="22"/>
          <w:szCs w:val="22"/>
        </w:rPr>
        <w:t>Funkcja ..................................................................................................................................</w:t>
      </w:r>
    </w:p>
    <w:p w14:paraId="2A757955" w14:textId="77777777" w:rsidR="00B057A7" w:rsidRDefault="00B057A7" w:rsidP="001C7D84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77BC80B3" w14:textId="77777777" w:rsidR="00A10FB0" w:rsidRDefault="00A10FB0" w:rsidP="00A10FB0">
      <w:pPr>
        <w:spacing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15A25688" w14:textId="77777777" w:rsidR="00A10FB0" w:rsidRDefault="00A10FB0" w:rsidP="00A10FB0">
      <w:pPr>
        <w:spacing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………..…………..……………….…………………………………</w:t>
      </w:r>
    </w:p>
    <w:p w14:paraId="0FDE4A7E" w14:textId="77777777" w:rsidR="00A10FB0" w:rsidRDefault="00A10FB0" w:rsidP="00A10FB0">
      <w:pPr>
        <w:spacing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Data: kwalifikowany podpis elektroniczny lub podpis zaufany lub podpis osobisty</w:t>
      </w:r>
    </w:p>
    <w:p w14:paraId="5DDC8842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</w:p>
    <w:sectPr w:rsidR="0097776D" w:rsidRPr="0097776D" w:rsidSect="002913EB">
      <w:headerReference w:type="default" r:id="rId8"/>
      <w:pgSz w:w="11906" w:h="16838"/>
      <w:pgMar w:top="993" w:right="1417" w:bottom="284" w:left="1417" w:header="0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33D94" w14:textId="77777777" w:rsidR="006E06DC" w:rsidRDefault="006E06DC" w:rsidP="00FF57EE">
      <w:r>
        <w:separator/>
      </w:r>
    </w:p>
  </w:endnote>
  <w:endnote w:type="continuationSeparator" w:id="0">
    <w:p w14:paraId="322B9D17" w14:textId="77777777" w:rsidR="006E06DC" w:rsidRDefault="006E06DC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F44E" w14:textId="77777777" w:rsidR="006E06DC" w:rsidRDefault="006E06DC" w:rsidP="00FF57EE">
      <w:r>
        <w:separator/>
      </w:r>
    </w:p>
  </w:footnote>
  <w:footnote w:type="continuationSeparator" w:id="0">
    <w:p w14:paraId="3688A56E" w14:textId="77777777" w:rsidR="006E06DC" w:rsidRDefault="006E06DC" w:rsidP="00FF57EE">
      <w:r>
        <w:continuationSeparator/>
      </w:r>
    </w:p>
  </w:footnote>
  <w:footnote w:id="1">
    <w:p w14:paraId="467365C9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5414ACA1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382F89CF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12C6A491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9A40466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E07A" w14:textId="77777777" w:rsidR="003340D3" w:rsidRDefault="003340D3" w:rsidP="003340D3">
    <w:pPr>
      <w:pStyle w:val="Nagwek"/>
      <w:jc w:val="center"/>
      <w:rPr>
        <w:sz w:val="18"/>
        <w:szCs w:val="18"/>
      </w:rPr>
    </w:pPr>
  </w:p>
  <w:p w14:paraId="68B5AA9E" w14:textId="77777777" w:rsidR="002913EB" w:rsidRDefault="002913EB" w:rsidP="001A50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7579C"/>
    <w:multiLevelType w:val="hybridMultilevel"/>
    <w:tmpl w:val="BCACB798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hybridMultilevel"/>
    <w:tmpl w:val="DA96247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2449227">
    <w:abstractNumId w:val="3"/>
  </w:num>
  <w:num w:numId="2" w16cid:durableId="327752920">
    <w:abstractNumId w:val="1"/>
  </w:num>
  <w:num w:numId="3" w16cid:durableId="122117534">
    <w:abstractNumId w:val="2"/>
  </w:num>
  <w:num w:numId="4" w16cid:durableId="784423583">
    <w:abstractNumId w:val="4"/>
  </w:num>
  <w:num w:numId="5" w16cid:durableId="8024297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646"/>
    <w:rsid w:val="00043DE1"/>
    <w:rsid w:val="000B65A0"/>
    <w:rsid w:val="001063D3"/>
    <w:rsid w:val="00184CBF"/>
    <w:rsid w:val="001A5006"/>
    <w:rsid w:val="001B7E58"/>
    <w:rsid w:val="001C7D84"/>
    <w:rsid w:val="002214DB"/>
    <w:rsid w:val="0024264E"/>
    <w:rsid w:val="002427C3"/>
    <w:rsid w:val="00267D1F"/>
    <w:rsid w:val="002913EB"/>
    <w:rsid w:val="0029434C"/>
    <w:rsid w:val="002E612D"/>
    <w:rsid w:val="003340D3"/>
    <w:rsid w:val="00387C09"/>
    <w:rsid w:val="003B769C"/>
    <w:rsid w:val="003F70BB"/>
    <w:rsid w:val="00415541"/>
    <w:rsid w:val="00421B59"/>
    <w:rsid w:val="00462646"/>
    <w:rsid w:val="00490689"/>
    <w:rsid w:val="004A03DE"/>
    <w:rsid w:val="004D5A42"/>
    <w:rsid w:val="004F069B"/>
    <w:rsid w:val="00525EFF"/>
    <w:rsid w:val="005300BA"/>
    <w:rsid w:val="00550457"/>
    <w:rsid w:val="00553D61"/>
    <w:rsid w:val="005844F6"/>
    <w:rsid w:val="005A4BCA"/>
    <w:rsid w:val="005B097E"/>
    <w:rsid w:val="005F6F5F"/>
    <w:rsid w:val="00666176"/>
    <w:rsid w:val="006B63D6"/>
    <w:rsid w:val="006C641D"/>
    <w:rsid w:val="006D09E0"/>
    <w:rsid w:val="006E06DC"/>
    <w:rsid w:val="00771860"/>
    <w:rsid w:val="007D475B"/>
    <w:rsid w:val="007E29DC"/>
    <w:rsid w:val="007E331F"/>
    <w:rsid w:val="00871BE3"/>
    <w:rsid w:val="008A3FC9"/>
    <w:rsid w:val="009312B4"/>
    <w:rsid w:val="0097776D"/>
    <w:rsid w:val="00983D1D"/>
    <w:rsid w:val="009D75A8"/>
    <w:rsid w:val="00A10FB0"/>
    <w:rsid w:val="00A202EE"/>
    <w:rsid w:val="00A50E18"/>
    <w:rsid w:val="00AA14FB"/>
    <w:rsid w:val="00AA39D6"/>
    <w:rsid w:val="00AE2ACB"/>
    <w:rsid w:val="00AF4AC3"/>
    <w:rsid w:val="00B057A7"/>
    <w:rsid w:val="00B4119A"/>
    <w:rsid w:val="00B47637"/>
    <w:rsid w:val="00B9086B"/>
    <w:rsid w:val="00BC4F99"/>
    <w:rsid w:val="00BC7155"/>
    <w:rsid w:val="00C06B0B"/>
    <w:rsid w:val="00C22F7D"/>
    <w:rsid w:val="00C72142"/>
    <w:rsid w:val="00CE3AE6"/>
    <w:rsid w:val="00D323E8"/>
    <w:rsid w:val="00D368DA"/>
    <w:rsid w:val="00D554C7"/>
    <w:rsid w:val="00DA606F"/>
    <w:rsid w:val="00DC336F"/>
    <w:rsid w:val="00E93BAC"/>
    <w:rsid w:val="00F134D5"/>
    <w:rsid w:val="00F31EAC"/>
    <w:rsid w:val="00FD06BA"/>
    <w:rsid w:val="00FE3741"/>
    <w:rsid w:val="00FE5153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0FE9C"/>
  <w15:docId w15:val="{55B7CE81-766F-4CA2-8B27-D92B00B1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3340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340D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AR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87E0C-0860-488D-962F-443C0AA1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3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5</cp:revision>
  <cp:lastPrinted>2024-09-17T09:52:00Z</cp:lastPrinted>
  <dcterms:created xsi:type="dcterms:W3CDTF">2026-03-17T13:07:00Z</dcterms:created>
  <dcterms:modified xsi:type="dcterms:W3CDTF">2026-04-27T11:45:00Z</dcterms:modified>
</cp:coreProperties>
</file>